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255E" w:rsidRPr="004B706C" w:rsidRDefault="0058255E" w:rsidP="004B706C">
      <w:pPr>
        <w:rPr>
          <w:rFonts w:cs="Times New Roman"/>
        </w:rPr>
      </w:pPr>
    </w:p>
    <w:sectPr w:rsidR="0058255E" w:rsidRPr="004B706C" w:rsidSect="000C525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8255E" w:rsidRDefault="0058255E" w:rsidP="008017E2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58255E" w:rsidRDefault="0058255E" w:rsidP="008017E2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8255E" w:rsidRDefault="0058255E" w:rsidP="008017E2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58255E" w:rsidRDefault="0058255E" w:rsidP="008017E2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A75EE"/>
    <w:rsid w:val="00000DE3"/>
    <w:rsid w:val="0000267B"/>
    <w:rsid w:val="000049E9"/>
    <w:rsid w:val="00005133"/>
    <w:rsid w:val="00006B9F"/>
    <w:rsid w:val="0001048B"/>
    <w:rsid w:val="00010598"/>
    <w:rsid w:val="000117B4"/>
    <w:rsid w:val="00014E05"/>
    <w:rsid w:val="00015E8B"/>
    <w:rsid w:val="00017342"/>
    <w:rsid w:val="00020070"/>
    <w:rsid w:val="00020B2C"/>
    <w:rsid w:val="00020E15"/>
    <w:rsid w:val="0002165C"/>
    <w:rsid w:val="00021F76"/>
    <w:rsid w:val="000231F9"/>
    <w:rsid w:val="000234D9"/>
    <w:rsid w:val="000248F7"/>
    <w:rsid w:val="000258F0"/>
    <w:rsid w:val="00030864"/>
    <w:rsid w:val="0003106A"/>
    <w:rsid w:val="000323E0"/>
    <w:rsid w:val="0003359A"/>
    <w:rsid w:val="00034E39"/>
    <w:rsid w:val="00037C55"/>
    <w:rsid w:val="00040D2A"/>
    <w:rsid w:val="000472B0"/>
    <w:rsid w:val="000502BE"/>
    <w:rsid w:val="00051F94"/>
    <w:rsid w:val="000527A8"/>
    <w:rsid w:val="00053DB1"/>
    <w:rsid w:val="00054CE0"/>
    <w:rsid w:val="00057CAC"/>
    <w:rsid w:val="00060264"/>
    <w:rsid w:val="000604B7"/>
    <w:rsid w:val="00060A00"/>
    <w:rsid w:val="0006384D"/>
    <w:rsid w:val="00064503"/>
    <w:rsid w:val="000655D6"/>
    <w:rsid w:val="00065851"/>
    <w:rsid w:val="00066E8B"/>
    <w:rsid w:val="00067EBE"/>
    <w:rsid w:val="000708BF"/>
    <w:rsid w:val="00070C6A"/>
    <w:rsid w:val="000714D0"/>
    <w:rsid w:val="000720F6"/>
    <w:rsid w:val="00073C30"/>
    <w:rsid w:val="00075673"/>
    <w:rsid w:val="000758CA"/>
    <w:rsid w:val="00075C8D"/>
    <w:rsid w:val="00080D1F"/>
    <w:rsid w:val="00084626"/>
    <w:rsid w:val="000849C7"/>
    <w:rsid w:val="00084D34"/>
    <w:rsid w:val="00086C30"/>
    <w:rsid w:val="00087AF0"/>
    <w:rsid w:val="0009007E"/>
    <w:rsid w:val="00090E63"/>
    <w:rsid w:val="00090F01"/>
    <w:rsid w:val="000912ED"/>
    <w:rsid w:val="00093202"/>
    <w:rsid w:val="00093DEF"/>
    <w:rsid w:val="000A2A0F"/>
    <w:rsid w:val="000A42B2"/>
    <w:rsid w:val="000A5602"/>
    <w:rsid w:val="000A75EE"/>
    <w:rsid w:val="000B3625"/>
    <w:rsid w:val="000B597C"/>
    <w:rsid w:val="000B5B61"/>
    <w:rsid w:val="000B5E1F"/>
    <w:rsid w:val="000B7952"/>
    <w:rsid w:val="000C0103"/>
    <w:rsid w:val="000C0966"/>
    <w:rsid w:val="000C234F"/>
    <w:rsid w:val="000C371F"/>
    <w:rsid w:val="000C3801"/>
    <w:rsid w:val="000C3F90"/>
    <w:rsid w:val="000C4018"/>
    <w:rsid w:val="000C50D0"/>
    <w:rsid w:val="000C50EB"/>
    <w:rsid w:val="000C525D"/>
    <w:rsid w:val="000C5743"/>
    <w:rsid w:val="000C7BE5"/>
    <w:rsid w:val="000D4CB2"/>
    <w:rsid w:val="000D4E58"/>
    <w:rsid w:val="000D6195"/>
    <w:rsid w:val="000D626B"/>
    <w:rsid w:val="000D7A53"/>
    <w:rsid w:val="000E0737"/>
    <w:rsid w:val="000E4E2E"/>
    <w:rsid w:val="000E62DE"/>
    <w:rsid w:val="000F0206"/>
    <w:rsid w:val="000F1614"/>
    <w:rsid w:val="000F3C60"/>
    <w:rsid w:val="000F4523"/>
    <w:rsid w:val="000F5A36"/>
    <w:rsid w:val="000F6169"/>
    <w:rsid w:val="000F7CEF"/>
    <w:rsid w:val="001003AA"/>
    <w:rsid w:val="00101377"/>
    <w:rsid w:val="001028D5"/>
    <w:rsid w:val="00102FBA"/>
    <w:rsid w:val="001037EE"/>
    <w:rsid w:val="00110E42"/>
    <w:rsid w:val="00111E11"/>
    <w:rsid w:val="00113086"/>
    <w:rsid w:val="001172F1"/>
    <w:rsid w:val="00120622"/>
    <w:rsid w:val="001225E9"/>
    <w:rsid w:val="00123634"/>
    <w:rsid w:val="00124F7A"/>
    <w:rsid w:val="00126E3D"/>
    <w:rsid w:val="00127728"/>
    <w:rsid w:val="00130313"/>
    <w:rsid w:val="00130A9F"/>
    <w:rsid w:val="00130F58"/>
    <w:rsid w:val="00131064"/>
    <w:rsid w:val="001357CE"/>
    <w:rsid w:val="0013651A"/>
    <w:rsid w:val="00141446"/>
    <w:rsid w:val="00141E8C"/>
    <w:rsid w:val="00143F1C"/>
    <w:rsid w:val="00145516"/>
    <w:rsid w:val="00147F1B"/>
    <w:rsid w:val="00150216"/>
    <w:rsid w:val="00150F72"/>
    <w:rsid w:val="00151BE1"/>
    <w:rsid w:val="00151C2D"/>
    <w:rsid w:val="00152DBE"/>
    <w:rsid w:val="00155BAC"/>
    <w:rsid w:val="00155BCE"/>
    <w:rsid w:val="00155D05"/>
    <w:rsid w:val="00156DCE"/>
    <w:rsid w:val="001609EC"/>
    <w:rsid w:val="00164987"/>
    <w:rsid w:val="00170B69"/>
    <w:rsid w:val="00170F34"/>
    <w:rsid w:val="00172C8F"/>
    <w:rsid w:val="001730A7"/>
    <w:rsid w:val="001758A5"/>
    <w:rsid w:val="0018066A"/>
    <w:rsid w:val="00181F56"/>
    <w:rsid w:val="00184CDF"/>
    <w:rsid w:val="00187DDD"/>
    <w:rsid w:val="00190F3C"/>
    <w:rsid w:val="001915B6"/>
    <w:rsid w:val="0019272E"/>
    <w:rsid w:val="00192881"/>
    <w:rsid w:val="00194430"/>
    <w:rsid w:val="001944A7"/>
    <w:rsid w:val="00194B32"/>
    <w:rsid w:val="001968CB"/>
    <w:rsid w:val="0019797C"/>
    <w:rsid w:val="00197BC8"/>
    <w:rsid w:val="001A3038"/>
    <w:rsid w:val="001A6AA8"/>
    <w:rsid w:val="001B3330"/>
    <w:rsid w:val="001B3F9B"/>
    <w:rsid w:val="001B6097"/>
    <w:rsid w:val="001B75B1"/>
    <w:rsid w:val="001C0263"/>
    <w:rsid w:val="001C04CC"/>
    <w:rsid w:val="001C2A8F"/>
    <w:rsid w:val="001C4B5B"/>
    <w:rsid w:val="001C5668"/>
    <w:rsid w:val="001C5DEC"/>
    <w:rsid w:val="001C6048"/>
    <w:rsid w:val="001D0316"/>
    <w:rsid w:val="001D0626"/>
    <w:rsid w:val="001D0D81"/>
    <w:rsid w:val="001D2A1C"/>
    <w:rsid w:val="001D4E5D"/>
    <w:rsid w:val="001D6CC0"/>
    <w:rsid w:val="001D71CD"/>
    <w:rsid w:val="001D7CE6"/>
    <w:rsid w:val="001E0F7C"/>
    <w:rsid w:val="001E15F7"/>
    <w:rsid w:val="001E3B0D"/>
    <w:rsid w:val="001E4CE6"/>
    <w:rsid w:val="001F0260"/>
    <w:rsid w:val="001F6B26"/>
    <w:rsid w:val="001F72C0"/>
    <w:rsid w:val="001F741D"/>
    <w:rsid w:val="00204064"/>
    <w:rsid w:val="00205115"/>
    <w:rsid w:val="00210670"/>
    <w:rsid w:val="002107FE"/>
    <w:rsid w:val="00210FAF"/>
    <w:rsid w:val="00211B58"/>
    <w:rsid w:val="002122DF"/>
    <w:rsid w:val="00212E4B"/>
    <w:rsid w:val="00216721"/>
    <w:rsid w:val="00220097"/>
    <w:rsid w:val="00220915"/>
    <w:rsid w:val="00222CAB"/>
    <w:rsid w:val="00222FF5"/>
    <w:rsid w:val="0022546F"/>
    <w:rsid w:val="0022608E"/>
    <w:rsid w:val="00226356"/>
    <w:rsid w:val="002278C5"/>
    <w:rsid w:val="002310E1"/>
    <w:rsid w:val="002366EC"/>
    <w:rsid w:val="00236E09"/>
    <w:rsid w:val="0024214E"/>
    <w:rsid w:val="0024324A"/>
    <w:rsid w:val="00244DF6"/>
    <w:rsid w:val="00246003"/>
    <w:rsid w:val="00247508"/>
    <w:rsid w:val="00250FF5"/>
    <w:rsid w:val="00251502"/>
    <w:rsid w:val="002517D6"/>
    <w:rsid w:val="0025377E"/>
    <w:rsid w:val="00254668"/>
    <w:rsid w:val="0025486F"/>
    <w:rsid w:val="00256A22"/>
    <w:rsid w:val="002577AE"/>
    <w:rsid w:val="002616D3"/>
    <w:rsid w:val="00263F1E"/>
    <w:rsid w:val="00264EE8"/>
    <w:rsid w:val="00272076"/>
    <w:rsid w:val="0027210B"/>
    <w:rsid w:val="00273C63"/>
    <w:rsid w:val="002745FB"/>
    <w:rsid w:val="00275527"/>
    <w:rsid w:val="00275F97"/>
    <w:rsid w:val="002765BF"/>
    <w:rsid w:val="0028035C"/>
    <w:rsid w:val="00280454"/>
    <w:rsid w:val="002825F3"/>
    <w:rsid w:val="00282734"/>
    <w:rsid w:val="00285073"/>
    <w:rsid w:val="00290420"/>
    <w:rsid w:val="002915B3"/>
    <w:rsid w:val="0029408A"/>
    <w:rsid w:val="00295C0F"/>
    <w:rsid w:val="002978B9"/>
    <w:rsid w:val="00297989"/>
    <w:rsid w:val="00297F6B"/>
    <w:rsid w:val="002A08C1"/>
    <w:rsid w:val="002A0C4F"/>
    <w:rsid w:val="002A4C4F"/>
    <w:rsid w:val="002A5741"/>
    <w:rsid w:val="002A699A"/>
    <w:rsid w:val="002A7312"/>
    <w:rsid w:val="002A7FDB"/>
    <w:rsid w:val="002B0B89"/>
    <w:rsid w:val="002B0DB9"/>
    <w:rsid w:val="002B4851"/>
    <w:rsid w:val="002B4B1A"/>
    <w:rsid w:val="002B52EB"/>
    <w:rsid w:val="002B6FD1"/>
    <w:rsid w:val="002B7A01"/>
    <w:rsid w:val="002B7DBC"/>
    <w:rsid w:val="002C0DAD"/>
    <w:rsid w:val="002C6DC6"/>
    <w:rsid w:val="002C6F73"/>
    <w:rsid w:val="002D126F"/>
    <w:rsid w:val="002D1742"/>
    <w:rsid w:val="002D4586"/>
    <w:rsid w:val="002D48C1"/>
    <w:rsid w:val="002D51FA"/>
    <w:rsid w:val="002D523B"/>
    <w:rsid w:val="002D60C6"/>
    <w:rsid w:val="002D6633"/>
    <w:rsid w:val="002D6F9E"/>
    <w:rsid w:val="002E015B"/>
    <w:rsid w:val="002E0C71"/>
    <w:rsid w:val="002E396D"/>
    <w:rsid w:val="002E4A7E"/>
    <w:rsid w:val="002E4F8E"/>
    <w:rsid w:val="002E77C2"/>
    <w:rsid w:val="002F000F"/>
    <w:rsid w:val="002F0DA8"/>
    <w:rsid w:val="002F1359"/>
    <w:rsid w:val="002F170F"/>
    <w:rsid w:val="002F47C2"/>
    <w:rsid w:val="002F6DDD"/>
    <w:rsid w:val="003003B8"/>
    <w:rsid w:val="00300AEA"/>
    <w:rsid w:val="00300D53"/>
    <w:rsid w:val="00304933"/>
    <w:rsid w:val="00305F7B"/>
    <w:rsid w:val="00310509"/>
    <w:rsid w:val="00310D14"/>
    <w:rsid w:val="00312830"/>
    <w:rsid w:val="00312A9C"/>
    <w:rsid w:val="00313CEA"/>
    <w:rsid w:val="00316EA4"/>
    <w:rsid w:val="00317EAF"/>
    <w:rsid w:val="003203F2"/>
    <w:rsid w:val="00321DE8"/>
    <w:rsid w:val="00323E68"/>
    <w:rsid w:val="00323FEF"/>
    <w:rsid w:val="00324CD0"/>
    <w:rsid w:val="00325211"/>
    <w:rsid w:val="00325B74"/>
    <w:rsid w:val="00327772"/>
    <w:rsid w:val="003305B0"/>
    <w:rsid w:val="00330E21"/>
    <w:rsid w:val="0033141E"/>
    <w:rsid w:val="00331464"/>
    <w:rsid w:val="00332927"/>
    <w:rsid w:val="00332CF7"/>
    <w:rsid w:val="00335342"/>
    <w:rsid w:val="003362BA"/>
    <w:rsid w:val="00337011"/>
    <w:rsid w:val="003413A3"/>
    <w:rsid w:val="00341428"/>
    <w:rsid w:val="00346015"/>
    <w:rsid w:val="0034634F"/>
    <w:rsid w:val="0034678F"/>
    <w:rsid w:val="003512A1"/>
    <w:rsid w:val="00354716"/>
    <w:rsid w:val="0035657A"/>
    <w:rsid w:val="00356B87"/>
    <w:rsid w:val="00356C92"/>
    <w:rsid w:val="00360D30"/>
    <w:rsid w:val="00360E4E"/>
    <w:rsid w:val="003652E7"/>
    <w:rsid w:val="00365CCC"/>
    <w:rsid w:val="00367A82"/>
    <w:rsid w:val="003719F8"/>
    <w:rsid w:val="00372A1D"/>
    <w:rsid w:val="003747D8"/>
    <w:rsid w:val="00374A46"/>
    <w:rsid w:val="003765D3"/>
    <w:rsid w:val="003769D6"/>
    <w:rsid w:val="003774D0"/>
    <w:rsid w:val="003813E8"/>
    <w:rsid w:val="00381440"/>
    <w:rsid w:val="00381C8C"/>
    <w:rsid w:val="00382E35"/>
    <w:rsid w:val="0038314E"/>
    <w:rsid w:val="003851DE"/>
    <w:rsid w:val="00385BFC"/>
    <w:rsid w:val="00386198"/>
    <w:rsid w:val="00386475"/>
    <w:rsid w:val="003874B1"/>
    <w:rsid w:val="0038756A"/>
    <w:rsid w:val="0039134F"/>
    <w:rsid w:val="003923C1"/>
    <w:rsid w:val="00392837"/>
    <w:rsid w:val="00394025"/>
    <w:rsid w:val="0039500E"/>
    <w:rsid w:val="0039506B"/>
    <w:rsid w:val="00396B37"/>
    <w:rsid w:val="003A0D10"/>
    <w:rsid w:val="003A2A45"/>
    <w:rsid w:val="003A3DB2"/>
    <w:rsid w:val="003A4284"/>
    <w:rsid w:val="003A4482"/>
    <w:rsid w:val="003A47EC"/>
    <w:rsid w:val="003A51A4"/>
    <w:rsid w:val="003A5609"/>
    <w:rsid w:val="003A580D"/>
    <w:rsid w:val="003A5B4A"/>
    <w:rsid w:val="003A5E1E"/>
    <w:rsid w:val="003B0B00"/>
    <w:rsid w:val="003B0CF6"/>
    <w:rsid w:val="003B0E48"/>
    <w:rsid w:val="003B175A"/>
    <w:rsid w:val="003B1DFE"/>
    <w:rsid w:val="003B4322"/>
    <w:rsid w:val="003B72E1"/>
    <w:rsid w:val="003C0CE1"/>
    <w:rsid w:val="003C1BE0"/>
    <w:rsid w:val="003C1CD1"/>
    <w:rsid w:val="003C250F"/>
    <w:rsid w:val="003C25B6"/>
    <w:rsid w:val="003C3633"/>
    <w:rsid w:val="003C5715"/>
    <w:rsid w:val="003C59A4"/>
    <w:rsid w:val="003C7D83"/>
    <w:rsid w:val="003D1F91"/>
    <w:rsid w:val="003D2509"/>
    <w:rsid w:val="003D30EC"/>
    <w:rsid w:val="003D5040"/>
    <w:rsid w:val="003D6DA4"/>
    <w:rsid w:val="003D7E40"/>
    <w:rsid w:val="003E207A"/>
    <w:rsid w:val="003E5BA3"/>
    <w:rsid w:val="003F08E4"/>
    <w:rsid w:val="003F34DB"/>
    <w:rsid w:val="003F35EB"/>
    <w:rsid w:val="003F54BE"/>
    <w:rsid w:val="003F74AD"/>
    <w:rsid w:val="004005F7"/>
    <w:rsid w:val="004018BC"/>
    <w:rsid w:val="00403DD4"/>
    <w:rsid w:val="0040490A"/>
    <w:rsid w:val="00404AB9"/>
    <w:rsid w:val="0040610A"/>
    <w:rsid w:val="00406905"/>
    <w:rsid w:val="00406DF8"/>
    <w:rsid w:val="00412757"/>
    <w:rsid w:val="004138AC"/>
    <w:rsid w:val="00414A45"/>
    <w:rsid w:val="004162B6"/>
    <w:rsid w:val="00416C53"/>
    <w:rsid w:val="004175A6"/>
    <w:rsid w:val="00420284"/>
    <w:rsid w:val="00420D03"/>
    <w:rsid w:val="00421F45"/>
    <w:rsid w:val="00423990"/>
    <w:rsid w:val="00424072"/>
    <w:rsid w:val="004258A5"/>
    <w:rsid w:val="00430289"/>
    <w:rsid w:val="004332E3"/>
    <w:rsid w:val="004335FB"/>
    <w:rsid w:val="00434EB1"/>
    <w:rsid w:val="00436FE6"/>
    <w:rsid w:val="00441C16"/>
    <w:rsid w:val="00441D8B"/>
    <w:rsid w:val="0044404C"/>
    <w:rsid w:val="00445238"/>
    <w:rsid w:val="0044574F"/>
    <w:rsid w:val="00445D2E"/>
    <w:rsid w:val="00450D24"/>
    <w:rsid w:val="00450E07"/>
    <w:rsid w:val="0045121A"/>
    <w:rsid w:val="00451E51"/>
    <w:rsid w:val="00451F02"/>
    <w:rsid w:val="00452DD3"/>
    <w:rsid w:val="00453759"/>
    <w:rsid w:val="00461F67"/>
    <w:rsid w:val="004631ED"/>
    <w:rsid w:val="00463DCF"/>
    <w:rsid w:val="00464350"/>
    <w:rsid w:val="00465B8C"/>
    <w:rsid w:val="004676CB"/>
    <w:rsid w:val="004720A3"/>
    <w:rsid w:val="004748C0"/>
    <w:rsid w:val="004819A4"/>
    <w:rsid w:val="00482568"/>
    <w:rsid w:val="00484771"/>
    <w:rsid w:val="00484925"/>
    <w:rsid w:val="0048506E"/>
    <w:rsid w:val="00485C5B"/>
    <w:rsid w:val="00485E07"/>
    <w:rsid w:val="0048612D"/>
    <w:rsid w:val="004861DB"/>
    <w:rsid w:val="00486B3E"/>
    <w:rsid w:val="004919B0"/>
    <w:rsid w:val="004926D7"/>
    <w:rsid w:val="004941DB"/>
    <w:rsid w:val="00495A0D"/>
    <w:rsid w:val="00496B57"/>
    <w:rsid w:val="00496EDA"/>
    <w:rsid w:val="00496F0B"/>
    <w:rsid w:val="004A3BFE"/>
    <w:rsid w:val="004A4FA6"/>
    <w:rsid w:val="004A6705"/>
    <w:rsid w:val="004B0493"/>
    <w:rsid w:val="004B119F"/>
    <w:rsid w:val="004B12A5"/>
    <w:rsid w:val="004B17BC"/>
    <w:rsid w:val="004B2F8F"/>
    <w:rsid w:val="004B3098"/>
    <w:rsid w:val="004B5679"/>
    <w:rsid w:val="004B5C97"/>
    <w:rsid w:val="004B6411"/>
    <w:rsid w:val="004B688D"/>
    <w:rsid w:val="004B706C"/>
    <w:rsid w:val="004C2132"/>
    <w:rsid w:val="004C339B"/>
    <w:rsid w:val="004C33AE"/>
    <w:rsid w:val="004C4C09"/>
    <w:rsid w:val="004C4E0D"/>
    <w:rsid w:val="004C7068"/>
    <w:rsid w:val="004C76EC"/>
    <w:rsid w:val="004D545A"/>
    <w:rsid w:val="004E13A3"/>
    <w:rsid w:val="004E19E2"/>
    <w:rsid w:val="004E1E80"/>
    <w:rsid w:val="004E409D"/>
    <w:rsid w:val="004E7C65"/>
    <w:rsid w:val="004F17A6"/>
    <w:rsid w:val="004F1BE2"/>
    <w:rsid w:val="004F1CE1"/>
    <w:rsid w:val="004F1CFE"/>
    <w:rsid w:val="004F242F"/>
    <w:rsid w:val="004F6FAC"/>
    <w:rsid w:val="004F7203"/>
    <w:rsid w:val="00500488"/>
    <w:rsid w:val="00500767"/>
    <w:rsid w:val="00500857"/>
    <w:rsid w:val="00500DA8"/>
    <w:rsid w:val="00501EF8"/>
    <w:rsid w:val="005020F9"/>
    <w:rsid w:val="005023C0"/>
    <w:rsid w:val="00502BAC"/>
    <w:rsid w:val="0050477C"/>
    <w:rsid w:val="00504B36"/>
    <w:rsid w:val="00505480"/>
    <w:rsid w:val="005057E7"/>
    <w:rsid w:val="00506544"/>
    <w:rsid w:val="0050753E"/>
    <w:rsid w:val="0050760D"/>
    <w:rsid w:val="0050787E"/>
    <w:rsid w:val="00510867"/>
    <w:rsid w:val="0051105F"/>
    <w:rsid w:val="00511732"/>
    <w:rsid w:val="00511A17"/>
    <w:rsid w:val="00511C2E"/>
    <w:rsid w:val="00511D66"/>
    <w:rsid w:val="00512793"/>
    <w:rsid w:val="00512F4F"/>
    <w:rsid w:val="0051393B"/>
    <w:rsid w:val="00513AA3"/>
    <w:rsid w:val="00514CB0"/>
    <w:rsid w:val="00514F40"/>
    <w:rsid w:val="00515060"/>
    <w:rsid w:val="00521038"/>
    <w:rsid w:val="005227BE"/>
    <w:rsid w:val="00522E71"/>
    <w:rsid w:val="005279BD"/>
    <w:rsid w:val="0053130E"/>
    <w:rsid w:val="00532FAA"/>
    <w:rsid w:val="00534077"/>
    <w:rsid w:val="00536AED"/>
    <w:rsid w:val="00536EA2"/>
    <w:rsid w:val="005377E1"/>
    <w:rsid w:val="005408A2"/>
    <w:rsid w:val="00540996"/>
    <w:rsid w:val="0054123C"/>
    <w:rsid w:val="00541695"/>
    <w:rsid w:val="00542A91"/>
    <w:rsid w:val="00542F76"/>
    <w:rsid w:val="00543FA7"/>
    <w:rsid w:val="005478A1"/>
    <w:rsid w:val="00550F5E"/>
    <w:rsid w:val="005520C7"/>
    <w:rsid w:val="00552778"/>
    <w:rsid w:val="00552ED1"/>
    <w:rsid w:val="0055507F"/>
    <w:rsid w:val="00557F35"/>
    <w:rsid w:val="00561ACB"/>
    <w:rsid w:val="00562E9D"/>
    <w:rsid w:val="00562F9B"/>
    <w:rsid w:val="005649D7"/>
    <w:rsid w:val="0056552C"/>
    <w:rsid w:val="005655BF"/>
    <w:rsid w:val="00566498"/>
    <w:rsid w:val="00567575"/>
    <w:rsid w:val="00567990"/>
    <w:rsid w:val="00571FF5"/>
    <w:rsid w:val="00573175"/>
    <w:rsid w:val="00573518"/>
    <w:rsid w:val="0057410B"/>
    <w:rsid w:val="00576EFD"/>
    <w:rsid w:val="005778CA"/>
    <w:rsid w:val="0058121E"/>
    <w:rsid w:val="00582041"/>
    <w:rsid w:val="0058255E"/>
    <w:rsid w:val="00582618"/>
    <w:rsid w:val="0058355C"/>
    <w:rsid w:val="00583D80"/>
    <w:rsid w:val="005840F8"/>
    <w:rsid w:val="00584168"/>
    <w:rsid w:val="0058573F"/>
    <w:rsid w:val="005870B5"/>
    <w:rsid w:val="00587E8B"/>
    <w:rsid w:val="00590557"/>
    <w:rsid w:val="005943C7"/>
    <w:rsid w:val="00595A8D"/>
    <w:rsid w:val="0059699F"/>
    <w:rsid w:val="005A0791"/>
    <w:rsid w:val="005A0BDF"/>
    <w:rsid w:val="005A1AF5"/>
    <w:rsid w:val="005B1568"/>
    <w:rsid w:val="005B19BA"/>
    <w:rsid w:val="005B2670"/>
    <w:rsid w:val="005B4DD3"/>
    <w:rsid w:val="005B4E57"/>
    <w:rsid w:val="005B5092"/>
    <w:rsid w:val="005B55DC"/>
    <w:rsid w:val="005B5737"/>
    <w:rsid w:val="005B57BC"/>
    <w:rsid w:val="005B65B2"/>
    <w:rsid w:val="005C12D1"/>
    <w:rsid w:val="005C2C99"/>
    <w:rsid w:val="005C2DE2"/>
    <w:rsid w:val="005C39CB"/>
    <w:rsid w:val="005D0C60"/>
    <w:rsid w:val="005D2B72"/>
    <w:rsid w:val="005D2E7A"/>
    <w:rsid w:val="005D367E"/>
    <w:rsid w:val="005D6CD7"/>
    <w:rsid w:val="005D758C"/>
    <w:rsid w:val="005E18B0"/>
    <w:rsid w:val="005E1AA8"/>
    <w:rsid w:val="005E229D"/>
    <w:rsid w:val="005E26E2"/>
    <w:rsid w:val="005E28DD"/>
    <w:rsid w:val="005E2D62"/>
    <w:rsid w:val="005E46FD"/>
    <w:rsid w:val="005E4D31"/>
    <w:rsid w:val="005F0895"/>
    <w:rsid w:val="005F1083"/>
    <w:rsid w:val="005F129C"/>
    <w:rsid w:val="005F2C6E"/>
    <w:rsid w:val="005F35ED"/>
    <w:rsid w:val="005F3EB2"/>
    <w:rsid w:val="005F5168"/>
    <w:rsid w:val="005F54C0"/>
    <w:rsid w:val="005F619C"/>
    <w:rsid w:val="005F63F6"/>
    <w:rsid w:val="006006A0"/>
    <w:rsid w:val="00602BEF"/>
    <w:rsid w:val="00603447"/>
    <w:rsid w:val="00605EAD"/>
    <w:rsid w:val="006110F5"/>
    <w:rsid w:val="00611E0E"/>
    <w:rsid w:val="006139D7"/>
    <w:rsid w:val="0061652E"/>
    <w:rsid w:val="00620E07"/>
    <w:rsid w:val="006221FA"/>
    <w:rsid w:val="00624197"/>
    <w:rsid w:val="006319F1"/>
    <w:rsid w:val="00634AC6"/>
    <w:rsid w:val="00634F71"/>
    <w:rsid w:val="00635626"/>
    <w:rsid w:val="00635C25"/>
    <w:rsid w:val="006367C3"/>
    <w:rsid w:val="00637EA5"/>
    <w:rsid w:val="00640950"/>
    <w:rsid w:val="006422EF"/>
    <w:rsid w:val="00643965"/>
    <w:rsid w:val="0064416E"/>
    <w:rsid w:val="00646A1A"/>
    <w:rsid w:val="00647D65"/>
    <w:rsid w:val="0065045E"/>
    <w:rsid w:val="00651345"/>
    <w:rsid w:val="006516B0"/>
    <w:rsid w:val="00654155"/>
    <w:rsid w:val="006568CB"/>
    <w:rsid w:val="00661CA5"/>
    <w:rsid w:val="006637B5"/>
    <w:rsid w:val="00663C67"/>
    <w:rsid w:val="00665482"/>
    <w:rsid w:val="00671E64"/>
    <w:rsid w:val="00672B08"/>
    <w:rsid w:val="00673ABB"/>
    <w:rsid w:val="00676DB2"/>
    <w:rsid w:val="006772A6"/>
    <w:rsid w:val="00677976"/>
    <w:rsid w:val="00680EA9"/>
    <w:rsid w:val="0068167E"/>
    <w:rsid w:val="00682474"/>
    <w:rsid w:val="00682E3E"/>
    <w:rsid w:val="00683C30"/>
    <w:rsid w:val="00684446"/>
    <w:rsid w:val="00686B72"/>
    <w:rsid w:val="006873A3"/>
    <w:rsid w:val="00687C4E"/>
    <w:rsid w:val="00691B4A"/>
    <w:rsid w:val="00692255"/>
    <w:rsid w:val="00694C21"/>
    <w:rsid w:val="006950CA"/>
    <w:rsid w:val="00695428"/>
    <w:rsid w:val="00695A2D"/>
    <w:rsid w:val="00696707"/>
    <w:rsid w:val="00696D4D"/>
    <w:rsid w:val="006978B7"/>
    <w:rsid w:val="006A1F61"/>
    <w:rsid w:val="006A282A"/>
    <w:rsid w:val="006A2BCC"/>
    <w:rsid w:val="006A571F"/>
    <w:rsid w:val="006A5C5E"/>
    <w:rsid w:val="006B063A"/>
    <w:rsid w:val="006B065A"/>
    <w:rsid w:val="006B0968"/>
    <w:rsid w:val="006B20D4"/>
    <w:rsid w:val="006B2228"/>
    <w:rsid w:val="006B412D"/>
    <w:rsid w:val="006B4158"/>
    <w:rsid w:val="006B581A"/>
    <w:rsid w:val="006B6D0F"/>
    <w:rsid w:val="006C0D1B"/>
    <w:rsid w:val="006C296F"/>
    <w:rsid w:val="006C3CC3"/>
    <w:rsid w:val="006C4DE6"/>
    <w:rsid w:val="006C5354"/>
    <w:rsid w:val="006D12FB"/>
    <w:rsid w:val="006D31DB"/>
    <w:rsid w:val="006D3C6A"/>
    <w:rsid w:val="006D4210"/>
    <w:rsid w:val="006D7B98"/>
    <w:rsid w:val="006E0955"/>
    <w:rsid w:val="006E2178"/>
    <w:rsid w:val="006E5C63"/>
    <w:rsid w:val="006E7573"/>
    <w:rsid w:val="006E777A"/>
    <w:rsid w:val="006F4B74"/>
    <w:rsid w:val="006F627F"/>
    <w:rsid w:val="006F7540"/>
    <w:rsid w:val="00701347"/>
    <w:rsid w:val="00704D3A"/>
    <w:rsid w:val="00705968"/>
    <w:rsid w:val="00710B4E"/>
    <w:rsid w:val="00711C9B"/>
    <w:rsid w:val="00712381"/>
    <w:rsid w:val="00712621"/>
    <w:rsid w:val="007141A4"/>
    <w:rsid w:val="00714684"/>
    <w:rsid w:val="00716C6C"/>
    <w:rsid w:val="00716E64"/>
    <w:rsid w:val="00717CC1"/>
    <w:rsid w:val="00724BC9"/>
    <w:rsid w:val="00724DEC"/>
    <w:rsid w:val="00725A84"/>
    <w:rsid w:val="00725F91"/>
    <w:rsid w:val="00726E2C"/>
    <w:rsid w:val="00730028"/>
    <w:rsid w:val="00730131"/>
    <w:rsid w:val="00730733"/>
    <w:rsid w:val="00730CDD"/>
    <w:rsid w:val="00734802"/>
    <w:rsid w:val="007351AB"/>
    <w:rsid w:val="00737B7E"/>
    <w:rsid w:val="00740908"/>
    <w:rsid w:val="007437C2"/>
    <w:rsid w:val="00745007"/>
    <w:rsid w:val="00745E7F"/>
    <w:rsid w:val="00745F9B"/>
    <w:rsid w:val="00746CD4"/>
    <w:rsid w:val="007518AE"/>
    <w:rsid w:val="00751B60"/>
    <w:rsid w:val="00752376"/>
    <w:rsid w:val="0075279D"/>
    <w:rsid w:val="00752A28"/>
    <w:rsid w:val="007557FE"/>
    <w:rsid w:val="00755E38"/>
    <w:rsid w:val="00760A43"/>
    <w:rsid w:val="00760B59"/>
    <w:rsid w:val="00762985"/>
    <w:rsid w:val="007629D2"/>
    <w:rsid w:val="00762ECB"/>
    <w:rsid w:val="00766D8D"/>
    <w:rsid w:val="007724AC"/>
    <w:rsid w:val="007756CC"/>
    <w:rsid w:val="0077666F"/>
    <w:rsid w:val="00780BBF"/>
    <w:rsid w:val="007848D8"/>
    <w:rsid w:val="00786470"/>
    <w:rsid w:val="00786FF1"/>
    <w:rsid w:val="00791C73"/>
    <w:rsid w:val="00792D4A"/>
    <w:rsid w:val="0079315F"/>
    <w:rsid w:val="00795821"/>
    <w:rsid w:val="00795E6D"/>
    <w:rsid w:val="00796375"/>
    <w:rsid w:val="00797954"/>
    <w:rsid w:val="007A05C4"/>
    <w:rsid w:val="007A0C81"/>
    <w:rsid w:val="007A2A71"/>
    <w:rsid w:val="007A3234"/>
    <w:rsid w:val="007A746C"/>
    <w:rsid w:val="007B1848"/>
    <w:rsid w:val="007B450D"/>
    <w:rsid w:val="007B538E"/>
    <w:rsid w:val="007B647C"/>
    <w:rsid w:val="007B7F76"/>
    <w:rsid w:val="007C0FB6"/>
    <w:rsid w:val="007C2673"/>
    <w:rsid w:val="007C2737"/>
    <w:rsid w:val="007C5F4A"/>
    <w:rsid w:val="007C657B"/>
    <w:rsid w:val="007C684D"/>
    <w:rsid w:val="007D00AB"/>
    <w:rsid w:val="007D08FD"/>
    <w:rsid w:val="007D0CAB"/>
    <w:rsid w:val="007D184F"/>
    <w:rsid w:val="007D1B6A"/>
    <w:rsid w:val="007D3DE8"/>
    <w:rsid w:val="007D4946"/>
    <w:rsid w:val="007D54B7"/>
    <w:rsid w:val="007D5FEC"/>
    <w:rsid w:val="007D6976"/>
    <w:rsid w:val="007D6ACA"/>
    <w:rsid w:val="007E20FD"/>
    <w:rsid w:val="007E3E45"/>
    <w:rsid w:val="007E46DB"/>
    <w:rsid w:val="007E50DF"/>
    <w:rsid w:val="007E511F"/>
    <w:rsid w:val="007E671E"/>
    <w:rsid w:val="007E76E1"/>
    <w:rsid w:val="007F0E15"/>
    <w:rsid w:val="007F518E"/>
    <w:rsid w:val="007F529A"/>
    <w:rsid w:val="007F6C39"/>
    <w:rsid w:val="007F6EF2"/>
    <w:rsid w:val="007F749A"/>
    <w:rsid w:val="00801256"/>
    <w:rsid w:val="008017E2"/>
    <w:rsid w:val="0080273D"/>
    <w:rsid w:val="008033CF"/>
    <w:rsid w:val="00803542"/>
    <w:rsid w:val="0080362E"/>
    <w:rsid w:val="00803CB0"/>
    <w:rsid w:val="00805205"/>
    <w:rsid w:val="0080537F"/>
    <w:rsid w:val="008078F6"/>
    <w:rsid w:val="008100DA"/>
    <w:rsid w:val="008119F2"/>
    <w:rsid w:val="00815658"/>
    <w:rsid w:val="00817B5A"/>
    <w:rsid w:val="00820AB6"/>
    <w:rsid w:val="00820E25"/>
    <w:rsid w:val="00821576"/>
    <w:rsid w:val="008226CD"/>
    <w:rsid w:val="00823A57"/>
    <w:rsid w:val="00823D15"/>
    <w:rsid w:val="00824D38"/>
    <w:rsid w:val="008303E8"/>
    <w:rsid w:val="00830E04"/>
    <w:rsid w:val="00832852"/>
    <w:rsid w:val="0083290C"/>
    <w:rsid w:val="00835DEB"/>
    <w:rsid w:val="0084013E"/>
    <w:rsid w:val="00842FBF"/>
    <w:rsid w:val="008435B8"/>
    <w:rsid w:val="00844D80"/>
    <w:rsid w:val="0084591F"/>
    <w:rsid w:val="00845FC8"/>
    <w:rsid w:val="00850C90"/>
    <w:rsid w:val="00852DB3"/>
    <w:rsid w:val="008559C5"/>
    <w:rsid w:val="0086009B"/>
    <w:rsid w:val="0086009F"/>
    <w:rsid w:val="00862C76"/>
    <w:rsid w:val="00863B9A"/>
    <w:rsid w:val="00864653"/>
    <w:rsid w:val="00864C32"/>
    <w:rsid w:val="008664E2"/>
    <w:rsid w:val="00871F69"/>
    <w:rsid w:val="008738F6"/>
    <w:rsid w:val="0087464F"/>
    <w:rsid w:val="008755C0"/>
    <w:rsid w:val="008758A0"/>
    <w:rsid w:val="00882CF2"/>
    <w:rsid w:val="00882E40"/>
    <w:rsid w:val="00885522"/>
    <w:rsid w:val="0089124C"/>
    <w:rsid w:val="00891B5F"/>
    <w:rsid w:val="008924EE"/>
    <w:rsid w:val="00892EE2"/>
    <w:rsid w:val="008941A8"/>
    <w:rsid w:val="00895E7D"/>
    <w:rsid w:val="008A0189"/>
    <w:rsid w:val="008A1984"/>
    <w:rsid w:val="008A4D40"/>
    <w:rsid w:val="008A6661"/>
    <w:rsid w:val="008B3FAF"/>
    <w:rsid w:val="008B5076"/>
    <w:rsid w:val="008B6CA4"/>
    <w:rsid w:val="008B79E0"/>
    <w:rsid w:val="008C18EE"/>
    <w:rsid w:val="008C41E5"/>
    <w:rsid w:val="008C4D83"/>
    <w:rsid w:val="008C50DE"/>
    <w:rsid w:val="008C79E4"/>
    <w:rsid w:val="008D0EAE"/>
    <w:rsid w:val="008D1A9D"/>
    <w:rsid w:val="008D26BD"/>
    <w:rsid w:val="008D2B08"/>
    <w:rsid w:val="008D2EE6"/>
    <w:rsid w:val="008D338B"/>
    <w:rsid w:val="008D4BBB"/>
    <w:rsid w:val="008E0624"/>
    <w:rsid w:val="008E43A3"/>
    <w:rsid w:val="008E51A4"/>
    <w:rsid w:val="008E5800"/>
    <w:rsid w:val="008E5902"/>
    <w:rsid w:val="008E7AD5"/>
    <w:rsid w:val="008E7DCF"/>
    <w:rsid w:val="008F4088"/>
    <w:rsid w:val="008F66BA"/>
    <w:rsid w:val="00900445"/>
    <w:rsid w:val="00900447"/>
    <w:rsid w:val="00902BB3"/>
    <w:rsid w:val="0090329B"/>
    <w:rsid w:val="009059A7"/>
    <w:rsid w:val="00914645"/>
    <w:rsid w:val="00914BC8"/>
    <w:rsid w:val="00915056"/>
    <w:rsid w:val="00916B4E"/>
    <w:rsid w:val="00921E26"/>
    <w:rsid w:val="00922560"/>
    <w:rsid w:val="0092379A"/>
    <w:rsid w:val="00925067"/>
    <w:rsid w:val="009251D1"/>
    <w:rsid w:val="0092521B"/>
    <w:rsid w:val="00927FCF"/>
    <w:rsid w:val="0093094C"/>
    <w:rsid w:val="00931DF2"/>
    <w:rsid w:val="00934B4C"/>
    <w:rsid w:val="009351BF"/>
    <w:rsid w:val="009370AF"/>
    <w:rsid w:val="00940909"/>
    <w:rsid w:val="0094187D"/>
    <w:rsid w:val="00945A55"/>
    <w:rsid w:val="00945B8A"/>
    <w:rsid w:val="0094752A"/>
    <w:rsid w:val="0095044D"/>
    <w:rsid w:val="0095161B"/>
    <w:rsid w:val="00951E0C"/>
    <w:rsid w:val="0095350B"/>
    <w:rsid w:val="00954303"/>
    <w:rsid w:val="00957F49"/>
    <w:rsid w:val="00961298"/>
    <w:rsid w:val="0096190C"/>
    <w:rsid w:val="00963799"/>
    <w:rsid w:val="00964105"/>
    <w:rsid w:val="00964C12"/>
    <w:rsid w:val="00965245"/>
    <w:rsid w:val="009661F9"/>
    <w:rsid w:val="009710FA"/>
    <w:rsid w:val="009714EA"/>
    <w:rsid w:val="009727A5"/>
    <w:rsid w:val="00973586"/>
    <w:rsid w:val="0097359B"/>
    <w:rsid w:val="009744E4"/>
    <w:rsid w:val="00977899"/>
    <w:rsid w:val="00980CD3"/>
    <w:rsid w:val="00983329"/>
    <w:rsid w:val="00984BCF"/>
    <w:rsid w:val="009906D7"/>
    <w:rsid w:val="0099181A"/>
    <w:rsid w:val="00992F7A"/>
    <w:rsid w:val="00994134"/>
    <w:rsid w:val="00995F14"/>
    <w:rsid w:val="00997359"/>
    <w:rsid w:val="009979E8"/>
    <w:rsid w:val="009A0B25"/>
    <w:rsid w:val="009A1B94"/>
    <w:rsid w:val="009A2A80"/>
    <w:rsid w:val="009A522E"/>
    <w:rsid w:val="009A5BD4"/>
    <w:rsid w:val="009A742E"/>
    <w:rsid w:val="009A7F9A"/>
    <w:rsid w:val="009B1817"/>
    <w:rsid w:val="009B1FA1"/>
    <w:rsid w:val="009B3306"/>
    <w:rsid w:val="009B5E7F"/>
    <w:rsid w:val="009B62A7"/>
    <w:rsid w:val="009B68F6"/>
    <w:rsid w:val="009B6921"/>
    <w:rsid w:val="009B7671"/>
    <w:rsid w:val="009C1A7B"/>
    <w:rsid w:val="009C22E5"/>
    <w:rsid w:val="009C2475"/>
    <w:rsid w:val="009C3B7D"/>
    <w:rsid w:val="009C3C4E"/>
    <w:rsid w:val="009C54B6"/>
    <w:rsid w:val="009C6BB6"/>
    <w:rsid w:val="009C7B5C"/>
    <w:rsid w:val="009D0880"/>
    <w:rsid w:val="009D0949"/>
    <w:rsid w:val="009D0F72"/>
    <w:rsid w:val="009D45E2"/>
    <w:rsid w:val="009D4C37"/>
    <w:rsid w:val="009D52FF"/>
    <w:rsid w:val="009D76C8"/>
    <w:rsid w:val="009D7BDD"/>
    <w:rsid w:val="009E0215"/>
    <w:rsid w:val="009E16E5"/>
    <w:rsid w:val="009E2C37"/>
    <w:rsid w:val="009E4DE2"/>
    <w:rsid w:val="009E5EA5"/>
    <w:rsid w:val="009E63DE"/>
    <w:rsid w:val="009E781E"/>
    <w:rsid w:val="009F46FF"/>
    <w:rsid w:val="009F5015"/>
    <w:rsid w:val="009F53B9"/>
    <w:rsid w:val="009F7583"/>
    <w:rsid w:val="009F7A1D"/>
    <w:rsid w:val="00A00894"/>
    <w:rsid w:val="00A03A55"/>
    <w:rsid w:val="00A04AF6"/>
    <w:rsid w:val="00A06E10"/>
    <w:rsid w:val="00A10769"/>
    <w:rsid w:val="00A11ED3"/>
    <w:rsid w:val="00A12B93"/>
    <w:rsid w:val="00A136E4"/>
    <w:rsid w:val="00A17687"/>
    <w:rsid w:val="00A22F43"/>
    <w:rsid w:val="00A239FE"/>
    <w:rsid w:val="00A24C21"/>
    <w:rsid w:val="00A272AB"/>
    <w:rsid w:val="00A27B55"/>
    <w:rsid w:val="00A302B6"/>
    <w:rsid w:val="00A308A0"/>
    <w:rsid w:val="00A33020"/>
    <w:rsid w:val="00A33EB3"/>
    <w:rsid w:val="00A354C1"/>
    <w:rsid w:val="00A400E0"/>
    <w:rsid w:val="00A4069C"/>
    <w:rsid w:val="00A41D47"/>
    <w:rsid w:val="00A43F13"/>
    <w:rsid w:val="00A43F7B"/>
    <w:rsid w:val="00A44DC6"/>
    <w:rsid w:val="00A45A22"/>
    <w:rsid w:val="00A46ABA"/>
    <w:rsid w:val="00A601F4"/>
    <w:rsid w:val="00A607AE"/>
    <w:rsid w:val="00A634FB"/>
    <w:rsid w:val="00A6497A"/>
    <w:rsid w:val="00A64AD9"/>
    <w:rsid w:val="00A65453"/>
    <w:rsid w:val="00A661E6"/>
    <w:rsid w:val="00A67906"/>
    <w:rsid w:val="00A70070"/>
    <w:rsid w:val="00A7155C"/>
    <w:rsid w:val="00A71FF2"/>
    <w:rsid w:val="00A757C0"/>
    <w:rsid w:val="00A75D34"/>
    <w:rsid w:val="00A80D65"/>
    <w:rsid w:val="00A83277"/>
    <w:rsid w:val="00A8340A"/>
    <w:rsid w:val="00A83D93"/>
    <w:rsid w:val="00A86140"/>
    <w:rsid w:val="00A8656D"/>
    <w:rsid w:val="00A86F84"/>
    <w:rsid w:val="00A90721"/>
    <w:rsid w:val="00A92903"/>
    <w:rsid w:val="00A92FE3"/>
    <w:rsid w:val="00A94725"/>
    <w:rsid w:val="00A94CE8"/>
    <w:rsid w:val="00A97067"/>
    <w:rsid w:val="00A97917"/>
    <w:rsid w:val="00AA08A4"/>
    <w:rsid w:val="00AA1815"/>
    <w:rsid w:val="00AA1BA3"/>
    <w:rsid w:val="00AA2B06"/>
    <w:rsid w:val="00AA38D0"/>
    <w:rsid w:val="00AA425B"/>
    <w:rsid w:val="00AA5278"/>
    <w:rsid w:val="00AA52DB"/>
    <w:rsid w:val="00AA56BA"/>
    <w:rsid w:val="00AA5EDD"/>
    <w:rsid w:val="00AA61C0"/>
    <w:rsid w:val="00AA785B"/>
    <w:rsid w:val="00AB2142"/>
    <w:rsid w:val="00AB229C"/>
    <w:rsid w:val="00AB270D"/>
    <w:rsid w:val="00AB33C9"/>
    <w:rsid w:val="00AB33E0"/>
    <w:rsid w:val="00AB4A95"/>
    <w:rsid w:val="00AB4CB9"/>
    <w:rsid w:val="00AB6627"/>
    <w:rsid w:val="00AB7D05"/>
    <w:rsid w:val="00AC0824"/>
    <w:rsid w:val="00AC0CE7"/>
    <w:rsid w:val="00AC1001"/>
    <w:rsid w:val="00AC43DC"/>
    <w:rsid w:val="00AC46E1"/>
    <w:rsid w:val="00AC5A56"/>
    <w:rsid w:val="00AC6E34"/>
    <w:rsid w:val="00AC7B90"/>
    <w:rsid w:val="00AD1682"/>
    <w:rsid w:val="00AD2E9D"/>
    <w:rsid w:val="00AD43CB"/>
    <w:rsid w:val="00AD49ED"/>
    <w:rsid w:val="00AD4B15"/>
    <w:rsid w:val="00AD5D29"/>
    <w:rsid w:val="00AE1EBF"/>
    <w:rsid w:val="00AE290F"/>
    <w:rsid w:val="00AE321F"/>
    <w:rsid w:val="00AE493C"/>
    <w:rsid w:val="00AE5821"/>
    <w:rsid w:val="00AE5F5C"/>
    <w:rsid w:val="00AF0B75"/>
    <w:rsid w:val="00AF18E7"/>
    <w:rsid w:val="00AF2286"/>
    <w:rsid w:val="00AF2626"/>
    <w:rsid w:val="00AF2E27"/>
    <w:rsid w:val="00AF3238"/>
    <w:rsid w:val="00AF36C3"/>
    <w:rsid w:val="00AF4336"/>
    <w:rsid w:val="00AF46A5"/>
    <w:rsid w:val="00AF720B"/>
    <w:rsid w:val="00B00DEC"/>
    <w:rsid w:val="00B013DB"/>
    <w:rsid w:val="00B0272E"/>
    <w:rsid w:val="00B02745"/>
    <w:rsid w:val="00B033C4"/>
    <w:rsid w:val="00B04F36"/>
    <w:rsid w:val="00B13200"/>
    <w:rsid w:val="00B146BA"/>
    <w:rsid w:val="00B14CA3"/>
    <w:rsid w:val="00B1638B"/>
    <w:rsid w:val="00B17C26"/>
    <w:rsid w:val="00B20B99"/>
    <w:rsid w:val="00B21D52"/>
    <w:rsid w:val="00B259A0"/>
    <w:rsid w:val="00B26805"/>
    <w:rsid w:val="00B27DBA"/>
    <w:rsid w:val="00B3039E"/>
    <w:rsid w:val="00B30EF3"/>
    <w:rsid w:val="00B32622"/>
    <w:rsid w:val="00B3315A"/>
    <w:rsid w:val="00B343FD"/>
    <w:rsid w:val="00B3517F"/>
    <w:rsid w:val="00B359D2"/>
    <w:rsid w:val="00B362C9"/>
    <w:rsid w:val="00B36AA2"/>
    <w:rsid w:val="00B36F91"/>
    <w:rsid w:val="00B36FA7"/>
    <w:rsid w:val="00B425F5"/>
    <w:rsid w:val="00B4799E"/>
    <w:rsid w:val="00B5248D"/>
    <w:rsid w:val="00B539FA"/>
    <w:rsid w:val="00B54E81"/>
    <w:rsid w:val="00B55C9B"/>
    <w:rsid w:val="00B61B93"/>
    <w:rsid w:val="00B622A1"/>
    <w:rsid w:val="00B63C46"/>
    <w:rsid w:val="00B644FC"/>
    <w:rsid w:val="00B708C4"/>
    <w:rsid w:val="00B70ED9"/>
    <w:rsid w:val="00B718A3"/>
    <w:rsid w:val="00B71A71"/>
    <w:rsid w:val="00B71CD3"/>
    <w:rsid w:val="00B74416"/>
    <w:rsid w:val="00B7695A"/>
    <w:rsid w:val="00B82820"/>
    <w:rsid w:val="00B846E7"/>
    <w:rsid w:val="00B8609A"/>
    <w:rsid w:val="00B86119"/>
    <w:rsid w:val="00B872EA"/>
    <w:rsid w:val="00B9022B"/>
    <w:rsid w:val="00B9045B"/>
    <w:rsid w:val="00B932DB"/>
    <w:rsid w:val="00B93B1F"/>
    <w:rsid w:val="00B95300"/>
    <w:rsid w:val="00B97A08"/>
    <w:rsid w:val="00B97ED5"/>
    <w:rsid w:val="00BA0163"/>
    <w:rsid w:val="00BA0596"/>
    <w:rsid w:val="00BA06A3"/>
    <w:rsid w:val="00BA0E02"/>
    <w:rsid w:val="00BA20AF"/>
    <w:rsid w:val="00BA3C99"/>
    <w:rsid w:val="00BA420C"/>
    <w:rsid w:val="00BA4EF3"/>
    <w:rsid w:val="00BA586F"/>
    <w:rsid w:val="00BA6AF2"/>
    <w:rsid w:val="00BA7602"/>
    <w:rsid w:val="00BA7A45"/>
    <w:rsid w:val="00BB18AA"/>
    <w:rsid w:val="00BB4CA4"/>
    <w:rsid w:val="00BB55CF"/>
    <w:rsid w:val="00BB6059"/>
    <w:rsid w:val="00BB74F8"/>
    <w:rsid w:val="00BB7C7B"/>
    <w:rsid w:val="00BC09CA"/>
    <w:rsid w:val="00BC288A"/>
    <w:rsid w:val="00BC5958"/>
    <w:rsid w:val="00BD1932"/>
    <w:rsid w:val="00BD2480"/>
    <w:rsid w:val="00BD40CB"/>
    <w:rsid w:val="00BD5995"/>
    <w:rsid w:val="00BD62C0"/>
    <w:rsid w:val="00BD6789"/>
    <w:rsid w:val="00BE0099"/>
    <w:rsid w:val="00BE0DFA"/>
    <w:rsid w:val="00BE101E"/>
    <w:rsid w:val="00BE19AE"/>
    <w:rsid w:val="00BE1FC3"/>
    <w:rsid w:val="00BE3490"/>
    <w:rsid w:val="00BE3AB9"/>
    <w:rsid w:val="00BE420F"/>
    <w:rsid w:val="00BE42B7"/>
    <w:rsid w:val="00BE483C"/>
    <w:rsid w:val="00BE4E14"/>
    <w:rsid w:val="00BE52A1"/>
    <w:rsid w:val="00BE5E15"/>
    <w:rsid w:val="00BE61CF"/>
    <w:rsid w:val="00BE6601"/>
    <w:rsid w:val="00BE708A"/>
    <w:rsid w:val="00BF140F"/>
    <w:rsid w:val="00BF24AE"/>
    <w:rsid w:val="00BF4ECE"/>
    <w:rsid w:val="00BF507B"/>
    <w:rsid w:val="00BF53D1"/>
    <w:rsid w:val="00BF62B2"/>
    <w:rsid w:val="00C0329A"/>
    <w:rsid w:val="00C05471"/>
    <w:rsid w:val="00C0782D"/>
    <w:rsid w:val="00C11092"/>
    <w:rsid w:val="00C112D4"/>
    <w:rsid w:val="00C13284"/>
    <w:rsid w:val="00C14BF6"/>
    <w:rsid w:val="00C14EA7"/>
    <w:rsid w:val="00C15F4F"/>
    <w:rsid w:val="00C1679E"/>
    <w:rsid w:val="00C17F39"/>
    <w:rsid w:val="00C20D01"/>
    <w:rsid w:val="00C21D47"/>
    <w:rsid w:val="00C21D6C"/>
    <w:rsid w:val="00C21F03"/>
    <w:rsid w:val="00C21F90"/>
    <w:rsid w:val="00C250DE"/>
    <w:rsid w:val="00C25FF3"/>
    <w:rsid w:val="00C2669C"/>
    <w:rsid w:val="00C27833"/>
    <w:rsid w:val="00C306D9"/>
    <w:rsid w:val="00C347B5"/>
    <w:rsid w:val="00C348F2"/>
    <w:rsid w:val="00C34C94"/>
    <w:rsid w:val="00C40902"/>
    <w:rsid w:val="00C40CFE"/>
    <w:rsid w:val="00C4130F"/>
    <w:rsid w:val="00C4420C"/>
    <w:rsid w:val="00C4421C"/>
    <w:rsid w:val="00C44726"/>
    <w:rsid w:val="00C452BD"/>
    <w:rsid w:val="00C515A2"/>
    <w:rsid w:val="00C516B7"/>
    <w:rsid w:val="00C52752"/>
    <w:rsid w:val="00C54FB9"/>
    <w:rsid w:val="00C54FC8"/>
    <w:rsid w:val="00C5672E"/>
    <w:rsid w:val="00C56C1B"/>
    <w:rsid w:val="00C57B41"/>
    <w:rsid w:val="00C6085B"/>
    <w:rsid w:val="00C628BE"/>
    <w:rsid w:val="00C62C9B"/>
    <w:rsid w:val="00C657DE"/>
    <w:rsid w:val="00C66937"/>
    <w:rsid w:val="00C7021C"/>
    <w:rsid w:val="00C721C2"/>
    <w:rsid w:val="00C73406"/>
    <w:rsid w:val="00C74207"/>
    <w:rsid w:val="00C765EF"/>
    <w:rsid w:val="00C769B5"/>
    <w:rsid w:val="00C80A19"/>
    <w:rsid w:val="00C810A9"/>
    <w:rsid w:val="00C822F7"/>
    <w:rsid w:val="00C827A2"/>
    <w:rsid w:val="00C8335E"/>
    <w:rsid w:val="00C90D37"/>
    <w:rsid w:val="00C9419D"/>
    <w:rsid w:val="00C94F10"/>
    <w:rsid w:val="00C97254"/>
    <w:rsid w:val="00CA10D6"/>
    <w:rsid w:val="00CA11BD"/>
    <w:rsid w:val="00CA1289"/>
    <w:rsid w:val="00CA38AD"/>
    <w:rsid w:val="00CA5916"/>
    <w:rsid w:val="00CA5E9F"/>
    <w:rsid w:val="00CA5F13"/>
    <w:rsid w:val="00CB061C"/>
    <w:rsid w:val="00CB1055"/>
    <w:rsid w:val="00CB3817"/>
    <w:rsid w:val="00CB7C50"/>
    <w:rsid w:val="00CC2E5B"/>
    <w:rsid w:val="00CC3839"/>
    <w:rsid w:val="00CC54A2"/>
    <w:rsid w:val="00CD29ED"/>
    <w:rsid w:val="00CD36D1"/>
    <w:rsid w:val="00CD556B"/>
    <w:rsid w:val="00CD70C9"/>
    <w:rsid w:val="00CD7DEF"/>
    <w:rsid w:val="00CE0080"/>
    <w:rsid w:val="00CE0E11"/>
    <w:rsid w:val="00CE15E7"/>
    <w:rsid w:val="00CE1E1C"/>
    <w:rsid w:val="00CE28A5"/>
    <w:rsid w:val="00CE4E73"/>
    <w:rsid w:val="00CF01E8"/>
    <w:rsid w:val="00CF1515"/>
    <w:rsid w:val="00CF1638"/>
    <w:rsid w:val="00CF176A"/>
    <w:rsid w:val="00CF1DC5"/>
    <w:rsid w:val="00CF7475"/>
    <w:rsid w:val="00D00E56"/>
    <w:rsid w:val="00D00FF9"/>
    <w:rsid w:val="00D0156B"/>
    <w:rsid w:val="00D017DB"/>
    <w:rsid w:val="00D0241B"/>
    <w:rsid w:val="00D027B7"/>
    <w:rsid w:val="00D02BE1"/>
    <w:rsid w:val="00D03209"/>
    <w:rsid w:val="00D03F71"/>
    <w:rsid w:val="00D050C4"/>
    <w:rsid w:val="00D0596C"/>
    <w:rsid w:val="00D05B59"/>
    <w:rsid w:val="00D05FF0"/>
    <w:rsid w:val="00D06477"/>
    <w:rsid w:val="00D068D4"/>
    <w:rsid w:val="00D06C8D"/>
    <w:rsid w:val="00D10586"/>
    <w:rsid w:val="00D11394"/>
    <w:rsid w:val="00D119A4"/>
    <w:rsid w:val="00D11B9C"/>
    <w:rsid w:val="00D12F94"/>
    <w:rsid w:val="00D13779"/>
    <w:rsid w:val="00D14D6E"/>
    <w:rsid w:val="00D14E4F"/>
    <w:rsid w:val="00D1651D"/>
    <w:rsid w:val="00D208CB"/>
    <w:rsid w:val="00D20C78"/>
    <w:rsid w:val="00D21E82"/>
    <w:rsid w:val="00D2537D"/>
    <w:rsid w:val="00D31319"/>
    <w:rsid w:val="00D31C4D"/>
    <w:rsid w:val="00D32037"/>
    <w:rsid w:val="00D33830"/>
    <w:rsid w:val="00D402EE"/>
    <w:rsid w:val="00D404D7"/>
    <w:rsid w:val="00D4098E"/>
    <w:rsid w:val="00D418DD"/>
    <w:rsid w:val="00D41ECD"/>
    <w:rsid w:val="00D43598"/>
    <w:rsid w:val="00D437ED"/>
    <w:rsid w:val="00D46913"/>
    <w:rsid w:val="00D47507"/>
    <w:rsid w:val="00D47A45"/>
    <w:rsid w:val="00D51747"/>
    <w:rsid w:val="00D52C16"/>
    <w:rsid w:val="00D55164"/>
    <w:rsid w:val="00D554EC"/>
    <w:rsid w:val="00D57917"/>
    <w:rsid w:val="00D5792F"/>
    <w:rsid w:val="00D602C5"/>
    <w:rsid w:val="00D61488"/>
    <w:rsid w:val="00D61E2D"/>
    <w:rsid w:val="00D624B5"/>
    <w:rsid w:val="00D62A3D"/>
    <w:rsid w:val="00D63A6E"/>
    <w:rsid w:val="00D653A8"/>
    <w:rsid w:val="00D66B90"/>
    <w:rsid w:val="00D66BC4"/>
    <w:rsid w:val="00D67E8A"/>
    <w:rsid w:val="00D72618"/>
    <w:rsid w:val="00D73070"/>
    <w:rsid w:val="00D7337E"/>
    <w:rsid w:val="00D73C8B"/>
    <w:rsid w:val="00D73D7E"/>
    <w:rsid w:val="00D75F74"/>
    <w:rsid w:val="00D75FAE"/>
    <w:rsid w:val="00D83F05"/>
    <w:rsid w:val="00D83F0B"/>
    <w:rsid w:val="00D870A4"/>
    <w:rsid w:val="00D8711C"/>
    <w:rsid w:val="00D87CFB"/>
    <w:rsid w:val="00D9061A"/>
    <w:rsid w:val="00D90C0C"/>
    <w:rsid w:val="00D91C66"/>
    <w:rsid w:val="00D932DA"/>
    <w:rsid w:val="00D941CF"/>
    <w:rsid w:val="00D94252"/>
    <w:rsid w:val="00D942C6"/>
    <w:rsid w:val="00D94A60"/>
    <w:rsid w:val="00D96DAA"/>
    <w:rsid w:val="00DA0D66"/>
    <w:rsid w:val="00DA19A5"/>
    <w:rsid w:val="00DA2C41"/>
    <w:rsid w:val="00DA30C0"/>
    <w:rsid w:val="00DA422F"/>
    <w:rsid w:val="00DB3C67"/>
    <w:rsid w:val="00DB67E5"/>
    <w:rsid w:val="00DB7AFB"/>
    <w:rsid w:val="00DC0BB1"/>
    <w:rsid w:val="00DC0F79"/>
    <w:rsid w:val="00DC1092"/>
    <w:rsid w:val="00DC29A9"/>
    <w:rsid w:val="00DC5904"/>
    <w:rsid w:val="00DC59F0"/>
    <w:rsid w:val="00DC6471"/>
    <w:rsid w:val="00DD110E"/>
    <w:rsid w:val="00DD2C03"/>
    <w:rsid w:val="00DD4076"/>
    <w:rsid w:val="00DD508C"/>
    <w:rsid w:val="00DE2158"/>
    <w:rsid w:val="00DE420B"/>
    <w:rsid w:val="00DE5ED0"/>
    <w:rsid w:val="00DE6E54"/>
    <w:rsid w:val="00DE7114"/>
    <w:rsid w:val="00DE7510"/>
    <w:rsid w:val="00DE77B8"/>
    <w:rsid w:val="00DE7E02"/>
    <w:rsid w:val="00DF0842"/>
    <w:rsid w:val="00DF1589"/>
    <w:rsid w:val="00DF1938"/>
    <w:rsid w:val="00DF1F87"/>
    <w:rsid w:val="00DF3F4E"/>
    <w:rsid w:val="00DF4144"/>
    <w:rsid w:val="00E009B9"/>
    <w:rsid w:val="00E022AD"/>
    <w:rsid w:val="00E03FCE"/>
    <w:rsid w:val="00E10B08"/>
    <w:rsid w:val="00E1320B"/>
    <w:rsid w:val="00E1545B"/>
    <w:rsid w:val="00E15498"/>
    <w:rsid w:val="00E213EC"/>
    <w:rsid w:val="00E218DF"/>
    <w:rsid w:val="00E21AA7"/>
    <w:rsid w:val="00E223A3"/>
    <w:rsid w:val="00E2335E"/>
    <w:rsid w:val="00E24408"/>
    <w:rsid w:val="00E2591D"/>
    <w:rsid w:val="00E25A1A"/>
    <w:rsid w:val="00E261C5"/>
    <w:rsid w:val="00E267F3"/>
    <w:rsid w:val="00E310D3"/>
    <w:rsid w:val="00E3114B"/>
    <w:rsid w:val="00E31868"/>
    <w:rsid w:val="00E34272"/>
    <w:rsid w:val="00E342ED"/>
    <w:rsid w:val="00E379D8"/>
    <w:rsid w:val="00E379E9"/>
    <w:rsid w:val="00E401F6"/>
    <w:rsid w:val="00E447B6"/>
    <w:rsid w:val="00E452A0"/>
    <w:rsid w:val="00E4797A"/>
    <w:rsid w:val="00E51D2A"/>
    <w:rsid w:val="00E5228F"/>
    <w:rsid w:val="00E53ADE"/>
    <w:rsid w:val="00E53D61"/>
    <w:rsid w:val="00E563BB"/>
    <w:rsid w:val="00E629B2"/>
    <w:rsid w:val="00E62F60"/>
    <w:rsid w:val="00E65D8B"/>
    <w:rsid w:val="00E6620F"/>
    <w:rsid w:val="00E665C8"/>
    <w:rsid w:val="00E6724F"/>
    <w:rsid w:val="00E67CFB"/>
    <w:rsid w:val="00E734A6"/>
    <w:rsid w:val="00E74153"/>
    <w:rsid w:val="00E775D3"/>
    <w:rsid w:val="00E778A2"/>
    <w:rsid w:val="00E77F10"/>
    <w:rsid w:val="00E83BD6"/>
    <w:rsid w:val="00E85455"/>
    <w:rsid w:val="00E860D2"/>
    <w:rsid w:val="00E90A34"/>
    <w:rsid w:val="00E90E22"/>
    <w:rsid w:val="00E91410"/>
    <w:rsid w:val="00E9460A"/>
    <w:rsid w:val="00E973FD"/>
    <w:rsid w:val="00EA2F7C"/>
    <w:rsid w:val="00EA5C70"/>
    <w:rsid w:val="00EA69AB"/>
    <w:rsid w:val="00EB088A"/>
    <w:rsid w:val="00EB1D02"/>
    <w:rsid w:val="00EB47E3"/>
    <w:rsid w:val="00EB47EE"/>
    <w:rsid w:val="00EB6B4B"/>
    <w:rsid w:val="00EC031A"/>
    <w:rsid w:val="00EC14B6"/>
    <w:rsid w:val="00EC2281"/>
    <w:rsid w:val="00EC3603"/>
    <w:rsid w:val="00EC42AA"/>
    <w:rsid w:val="00EC4A4B"/>
    <w:rsid w:val="00EC4B87"/>
    <w:rsid w:val="00EC4FAA"/>
    <w:rsid w:val="00EC5558"/>
    <w:rsid w:val="00EC65DE"/>
    <w:rsid w:val="00ED0A10"/>
    <w:rsid w:val="00ED2490"/>
    <w:rsid w:val="00ED261D"/>
    <w:rsid w:val="00ED4B1C"/>
    <w:rsid w:val="00ED50C0"/>
    <w:rsid w:val="00ED682A"/>
    <w:rsid w:val="00ED69B9"/>
    <w:rsid w:val="00ED7F88"/>
    <w:rsid w:val="00EE06F8"/>
    <w:rsid w:val="00EE5026"/>
    <w:rsid w:val="00EE58D2"/>
    <w:rsid w:val="00EE7068"/>
    <w:rsid w:val="00EF0FC9"/>
    <w:rsid w:val="00EF3906"/>
    <w:rsid w:val="00EF6775"/>
    <w:rsid w:val="00EF75B6"/>
    <w:rsid w:val="00EF7A42"/>
    <w:rsid w:val="00EF7CF0"/>
    <w:rsid w:val="00EF7D3F"/>
    <w:rsid w:val="00F017CE"/>
    <w:rsid w:val="00F02080"/>
    <w:rsid w:val="00F04A74"/>
    <w:rsid w:val="00F0631E"/>
    <w:rsid w:val="00F06A24"/>
    <w:rsid w:val="00F168F1"/>
    <w:rsid w:val="00F174FD"/>
    <w:rsid w:val="00F17F9C"/>
    <w:rsid w:val="00F2124F"/>
    <w:rsid w:val="00F2190E"/>
    <w:rsid w:val="00F21D48"/>
    <w:rsid w:val="00F263F7"/>
    <w:rsid w:val="00F27406"/>
    <w:rsid w:val="00F278F7"/>
    <w:rsid w:val="00F302CC"/>
    <w:rsid w:val="00F31815"/>
    <w:rsid w:val="00F31A80"/>
    <w:rsid w:val="00F3206F"/>
    <w:rsid w:val="00F326F6"/>
    <w:rsid w:val="00F34348"/>
    <w:rsid w:val="00F359DF"/>
    <w:rsid w:val="00F367A8"/>
    <w:rsid w:val="00F36B74"/>
    <w:rsid w:val="00F4159A"/>
    <w:rsid w:val="00F42FED"/>
    <w:rsid w:val="00F432B1"/>
    <w:rsid w:val="00F433A6"/>
    <w:rsid w:val="00F44922"/>
    <w:rsid w:val="00F453B4"/>
    <w:rsid w:val="00F456D2"/>
    <w:rsid w:val="00F46B27"/>
    <w:rsid w:val="00F46FE6"/>
    <w:rsid w:val="00F471BC"/>
    <w:rsid w:val="00F47865"/>
    <w:rsid w:val="00F47CBB"/>
    <w:rsid w:val="00F50BA6"/>
    <w:rsid w:val="00F53C12"/>
    <w:rsid w:val="00F54A10"/>
    <w:rsid w:val="00F5742A"/>
    <w:rsid w:val="00F6099B"/>
    <w:rsid w:val="00F61EF4"/>
    <w:rsid w:val="00F621A0"/>
    <w:rsid w:val="00F6229F"/>
    <w:rsid w:val="00F64E0D"/>
    <w:rsid w:val="00F651DE"/>
    <w:rsid w:val="00F670FF"/>
    <w:rsid w:val="00F7541A"/>
    <w:rsid w:val="00F776A5"/>
    <w:rsid w:val="00F81DB1"/>
    <w:rsid w:val="00F82FFB"/>
    <w:rsid w:val="00F83065"/>
    <w:rsid w:val="00F83367"/>
    <w:rsid w:val="00F85AB6"/>
    <w:rsid w:val="00F85B5D"/>
    <w:rsid w:val="00F87355"/>
    <w:rsid w:val="00F879E2"/>
    <w:rsid w:val="00F90415"/>
    <w:rsid w:val="00F92194"/>
    <w:rsid w:val="00F9517F"/>
    <w:rsid w:val="00F9523E"/>
    <w:rsid w:val="00F9574F"/>
    <w:rsid w:val="00F96293"/>
    <w:rsid w:val="00FA0426"/>
    <w:rsid w:val="00FA2B7D"/>
    <w:rsid w:val="00FA4B7A"/>
    <w:rsid w:val="00FA59BD"/>
    <w:rsid w:val="00FA5FC5"/>
    <w:rsid w:val="00FA6D21"/>
    <w:rsid w:val="00FB0258"/>
    <w:rsid w:val="00FB14DE"/>
    <w:rsid w:val="00FB2507"/>
    <w:rsid w:val="00FB3B80"/>
    <w:rsid w:val="00FB4FBA"/>
    <w:rsid w:val="00FB6AA7"/>
    <w:rsid w:val="00FB774F"/>
    <w:rsid w:val="00FC147C"/>
    <w:rsid w:val="00FC1BE5"/>
    <w:rsid w:val="00FC2F68"/>
    <w:rsid w:val="00FD0D51"/>
    <w:rsid w:val="00FE3925"/>
    <w:rsid w:val="00FE7B67"/>
    <w:rsid w:val="00FF011C"/>
    <w:rsid w:val="00FF0F00"/>
    <w:rsid w:val="00FF1276"/>
    <w:rsid w:val="00FF14A0"/>
    <w:rsid w:val="00FF2431"/>
    <w:rsid w:val="00FF3A76"/>
    <w:rsid w:val="00FF5598"/>
    <w:rsid w:val="00FF57A2"/>
    <w:rsid w:val="00FF7888"/>
    <w:rsid w:val="00FF7A6A"/>
    <w:rsid w:val="00FF7E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17E2"/>
    <w:rPr>
      <w:rFonts w:ascii="宋体" w:hAnsi="宋体" w:cs="宋体"/>
      <w:kern w:val="0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8017E2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 w:cs="Calibri"/>
      <w:kern w:val="2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8017E2"/>
    <w:rPr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8017E2"/>
    <w:pPr>
      <w:widowControl w:val="0"/>
      <w:tabs>
        <w:tab w:val="center" w:pos="4153"/>
        <w:tab w:val="right" w:pos="8306"/>
      </w:tabs>
      <w:snapToGrid w:val="0"/>
    </w:pPr>
    <w:rPr>
      <w:rFonts w:ascii="Calibri" w:hAnsi="Calibri" w:cs="Calibri"/>
      <w:kern w:val="2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8017E2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</TotalTime>
  <Pages>1</Pages>
  <Words>0</Words>
  <Characters>0</Characters>
  <Application>Microsoft Office Outlook</Application>
  <DocSecurity>0</DocSecurity>
  <Lines>0</Lines>
  <Paragraphs>0</Paragraphs>
  <ScaleCrop>false</ScaleCrop>
  <Company>china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未定义</dc:creator>
  <cp:keywords/>
  <dc:description/>
  <cp:lastModifiedBy>未定义</cp:lastModifiedBy>
  <cp:revision>5</cp:revision>
  <dcterms:created xsi:type="dcterms:W3CDTF">2018-07-21T11:49:00Z</dcterms:created>
  <dcterms:modified xsi:type="dcterms:W3CDTF">2018-08-04T07:07:00Z</dcterms:modified>
</cp:coreProperties>
</file>